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17C41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17C4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617C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617C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617C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617C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617C4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617C41">
        <w:rPr>
          <w:b w:val="0"/>
        </w:rPr>
        <w:t xml:space="preserve"> 15/2307-21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17C41" w:rsidP="00232C8F">
            <w:r>
              <w:t>Преподаватель (профессионального цикла по направлениям ДИТ : прикладная эстетика)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17C41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617C41" w:rsidRPr="00617C41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617C41" w:rsidRPr="00617C41">
        <w:rPr>
          <w:rStyle w:val="aa"/>
        </w:rPr>
        <w:t>3;  15/2307-21, 16/2307-21А, 17/2307-21А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617C41" w:rsidRPr="00617C41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17C41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17C41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17C41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17C41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617C41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617C41" w:rsidP="00BA30DE">
            <w:pPr>
              <w:jc w:val="center"/>
            </w:pPr>
            <w:r>
              <w:t>142-480-214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  <w:r>
              <w:t>040-757-800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  <w:r>
              <w:t>178-390-709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  <w:r>
              <w:t>153-930-826 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  <w:tr w:rsidR="00617C4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17C41" w:rsidRDefault="00617C4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7C41" w:rsidRPr="00D15B1E" w:rsidRDefault="00617C41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617C41" w:rsidRPr="00617C41">
        <w:rPr>
          <w:rStyle w:val="aa"/>
        </w:rPr>
        <w:t xml:space="preserve"> ПК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617C41" w:rsidRPr="00617C41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275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275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275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17C4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17C4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17C4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17C4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17C4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17C4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17C4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275B6" w:rsidRPr="000275B6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275B6" w:rsidRPr="000275B6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17C41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17C41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17C4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17C41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17C41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17C4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0275B6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0275B6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617C4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C41" w:rsidRPr="00617C41" w:rsidRDefault="00617C41" w:rsidP="004E51DC">
            <w:pPr>
              <w:pStyle w:val="a8"/>
            </w:pPr>
          </w:p>
        </w:tc>
      </w:tr>
      <w:tr w:rsidR="00617C41" w:rsidRPr="00617C41" w:rsidTr="00617C4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7C41" w:rsidRPr="00617C41" w:rsidRDefault="00617C41" w:rsidP="00EF07A3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7C41" w:rsidRPr="00617C41" w:rsidRDefault="00617C41" w:rsidP="004E51DC">
            <w:pPr>
              <w:pStyle w:val="a8"/>
              <w:rPr>
                <w:vertAlign w:val="superscript"/>
              </w:rPr>
            </w:pPr>
            <w:r w:rsidRPr="00617C41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617C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15/2307-21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275B6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275B6" w:rsidRPr="000275B6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3;  15/2307-21, 16/2307-21А, 17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4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5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5/2307-21 "/>
    <w:docVar w:name="oborud" w:val=" ПК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BD5510BDE7B46BBA8A89B58F72A91FB"/>
    <w:docVar w:name="rm_id" w:val="6720"/>
    <w:docVar w:name="rm_name" w:val="                                          "/>
    <w:docVar w:name="rm_number" w:val=" 15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275B6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17C41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4AEC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19BC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53B4F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93FAD"/>
    <w:rsid w:val="00EB72AD"/>
    <w:rsid w:val="00EC37A1"/>
    <w:rsid w:val="00EF07A3"/>
    <w:rsid w:val="00EF3DC4"/>
    <w:rsid w:val="00F13F9A"/>
    <w:rsid w:val="00F15977"/>
    <w:rsid w:val="00F31AF6"/>
    <w:rsid w:val="00F421ED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8</cp:revision>
  <dcterms:created xsi:type="dcterms:W3CDTF">2022-02-17T04:33:00Z</dcterms:created>
  <dcterms:modified xsi:type="dcterms:W3CDTF">2022-02-18T08:23:00Z</dcterms:modified>
</cp:coreProperties>
</file>